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A227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A227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AA22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AA22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AA22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AA22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AA22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AA2275" w:rsidRPr="00AA2275">
          <w:rPr>
            <w:b w:val="0"/>
          </w:rPr>
          <w:t xml:space="preserve"> 11091/036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AA2275" w:rsidP="00232C8F">
            <w:r>
              <w:t>Слесарь-электрик по ремонту электрооборудования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AA2275" w:rsidP="00232C8F">
            <w:r>
              <w:t>18590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AA2275" w:rsidRPr="00AA2275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AA2275" w:rsidRPr="00AA2275">
          <w:rPr>
            <w:rStyle w:val="aa"/>
          </w:rPr>
          <w:t>3;</w:t>
        </w:r>
        <w:r w:rsidR="00AA2275" w:rsidRPr="00AA2275">
          <w:rPr>
            <w:u w:val="single"/>
          </w:rPr>
          <w:t xml:space="preserve">  11091/036, 11091/036-1А (11091/036), 11091/036-2А (11091/036)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AA2275" w:rsidRPr="00AA2275">
          <w:rPr>
            <w:u w:val="single"/>
          </w:rPr>
          <w:t xml:space="preserve">   Единый тарифно-квалификационный справочник работ и профессий рабочих. Выпуск 2. Разделы: "Литейные работы", "Сварочные работы", "Котельные, холодноштамповочные, волочильные и давильные работы", "Кузнечно-прессовые и термические работы", "Механическая обработка металлов и других материалов", " Металлопокрытия и окраска", "Эмалирование", "Слесарные и слесарно-сборочные работы" (утв. постановлением Минтруда РФ от 15 ноября 1999 г. N 45) (в ред. Приказа Минздравсоцразвития РФ от 13.11.2008 N 645)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AA227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AA2275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AA2275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AA2275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AA2275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AA2275" w:rsidP="00C31869">
            <w:pPr>
              <w:jc w:val="center"/>
            </w:pPr>
            <w:r>
              <w:t>108-613-874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AA2275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AA2275" w:rsidRDefault="00AA2275" w:rsidP="00C31869">
            <w:pPr>
              <w:jc w:val="center"/>
            </w:pPr>
            <w:r>
              <w:t>121-971-276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275" w:rsidRPr="003947ED" w:rsidRDefault="00AA2275" w:rsidP="00AD14A4">
            <w:pPr>
              <w:rPr>
                <w:rStyle w:val="a7"/>
              </w:rPr>
            </w:pPr>
          </w:p>
        </w:tc>
      </w:tr>
      <w:tr w:rsidR="00AA2275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AA2275" w:rsidRDefault="00AA2275" w:rsidP="00C31869">
            <w:pPr>
              <w:jc w:val="center"/>
            </w:pPr>
            <w:r>
              <w:t>007-099-769 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275" w:rsidRPr="003947ED" w:rsidRDefault="00AA2275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AA2275" w:rsidRPr="00AA2275">
          <w:rPr>
            <w:rStyle w:val="aa"/>
          </w:rPr>
          <w:t xml:space="preserve"> Ручной диэлектрический инструмент, ручной электроинструмент,</w:t>
        </w:r>
        <w:r w:rsidR="00AA2275" w:rsidRPr="00AA2275">
          <w:rPr>
            <w:u w:val="single"/>
          </w:rPr>
          <w:t xml:space="preserve"> тестеры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AA2275" w:rsidRPr="00AA2275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A227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A227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A22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AA227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AA22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A227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A227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A227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A22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A22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A22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A227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93BF5" w:rsidP="00702089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3.4.1., п. 4.1., прил. 2, п. 2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420E6" w:rsidRPr="00C420E6">
          <w:rPr>
            <w:i/>
            <w:u w:val="single"/>
          </w:rPr>
          <w:t>1. Рекомендации по улучшению и оздоровлению условий труда:</w:t>
        </w:r>
        <w:r w:rsidR="00C420E6" w:rsidRPr="00C420E6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C420E6" w:rsidRPr="00C420E6">
          <w:rPr>
            <w:i/>
            <w:u w:val="single"/>
          </w:rPr>
          <w:tab/>
          <w:t>   </w:t>
        </w:r>
        <w:r w:rsidR="00C420E6" w:rsidRPr="00C420E6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C420E6" w:rsidRPr="00C420E6">
          <w:rPr>
            <w:i/>
            <w:u w:val="single"/>
          </w:rPr>
          <w:tab/>
          <w:t>   </w:t>
        </w:r>
        <w:r w:rsidR="00C420E6" w:rsidRPr="00C420E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="00C420E6" w:rsidRPr="00C420E6">
          <w:rPr>
            <w:i/>
            <w:u w:val="single"/>
          </w:rPr>
          <w:tab/>
          <w:t>   </w:t>
        </w:r>
        <w:r w:rsidR="00C420E6" w:rsidRPr="00C420E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420E6" w:rsidRPr="00C420E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420E6" w:rsidRPr="00C420E6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A2275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A2275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AA22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A2275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A227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AA22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0B8D" w:rsidTr="00E40B8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E40B8D" w:rsidP="003C5C39">
            <w:pPr>
              <w:pStyle w:val="a8"/>
            </w:pPr>
            <w:r w:rsidRPr="00E40B8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E40B8D" w:rsidP="003C5C39">
            <w:pPr>
              <w:pStyle w:val="a8"/>
            </w:pPr>
            <w:r w:rsidRPr="00E40B8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C420E6" w:rsidP="003C5C39">
            <w:pPr>
              <w:pStyle w:val="a8"/>
            </w:pPr>
            <w:r>
              <w:t>24.11.2016</w:t>
            </w:r>
          </w:p>
        </w:tc>
      </w:tr>
      <w:tr w:rsidR="00EF07A3" w:rsidRPr="00E40B8D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3C5C39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EF07A3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EF07A3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0B8D" w:rsidRDefault="00E40B8D" w:rsidP="00EF07A3">
            <w:pPr>
              <w:pStyle w:val="a8"/>
              <w:rPr>
                <w:vertAlign w:val="superscript"/>
              </w:rPr>
            </w:pPr>
            <w:r w:rsidRPr="00E40B8D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AA22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A2275" w:rsidP="004E51DC">
            <w:pPr>
              <w:pStyle w:val="a8"/>
            </w:pPr>
            <w:r>
              <w:t>Савелькин Валерий Викторович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AA22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AA227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EF07A3">
            <w:pPr>
              <w:pStyle w:val="a8"/>
            </w:pPr>
            <w:r>
              <w:t>Круглов Роман Иванович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A2275" w:rsidRPr="00AA2275" w:rsidRDefault="00AA2275" w:rsidP="00EF07A3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EF07A3">
            <w:pPr>
              <w:pStyle w:val="a8"/>
            </w:pPr>
            <w:r>
              <w:t>Щепетов Владимир Васильевич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A2275" w:rsidRPr="00AA2275" w:rsidRDefault="00AA2275" w:rsidP="00EF07A3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A2275" w:rsidRPr="00AA2275" w:rsidRDefault="00AA2275" w:rsidP="00EF07A3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A2275" w:rsidRPr="00AA2275" w:rsidRDefault="00AA2275" w:rsidP="00EF07A3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A2275" w:rsidRPr="00AA2275" w:rsidRDefault="00AA2275" w:rsidP="00EF07A3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A2275" w:rsidRPr="00AA2275" w:rsidRDefault="00AA2275" w:rsidP="00EF07A3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275" w:rsidRPr="00AA2275" w:rsidRDefault="00AA2275" w:rsidP="004E51DC">
            <w:pPr>
              <w:pStyle w:val="a8"/>
            </w:pPr>
          </w:p>
        </w:tc>
      </w:tr>
      <w:tr w:rsidR="00AA2275" w:rsidRPr="00AA2275" w:rsidTr="00AA22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A2275" w:rsidRPr="00AA2275" w:rsidRDefault="00AA2275" w:rsidP="00EF07A3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A2275" w:rsidRPr="00AA2275" w:rsidRDefault="00AA2275" w:rsidP="004E51DC">
            <w:pPr>
              <w:pStyle w:val="a8"/>
              <w:rPr>
                <w:vertAlign w:val="superscript"/>
              </w:rPr>
            </w:pPr>
            <w:r w:rsidRPr="00AA2275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B8D" w:rsidRDefault="00E40B8D" w:rsidP="0076042D">
      <w:pPr>
        <w:pStyle w:val="a9"/>
      </w:pPr>
      <w:r>
        <w:separator/>
      </w:r>
    </w:p>
  </w:endnote>
  <w:endnote w:type="continuationSeparator" w:id="0">
    <w:p w:rsidR="00E40B8D" w:rsidRDefault="00E40B8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A227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A2D6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A2D6E" w:rsidRPr="00C31869">
            <w:rPr>
              <w:rStyle w:val="ad"/>
              <w:sz w:val="20"/>
              <w:szCs w:val="20"/>
            </w:rPr>
            <w:fldChar w:fldCharType="separate"/>
          </w:r>
          <w:r w:rsidR="00AA2275">
            <w:rPr>
              <w:rStyle w:val="ad"/>
              <w:noProof/>
              <w:sz w:val="20"/>
              <w:szCs w:val="20"/>
            </w:rPr>
            <w:t>1</w:t>
          </w:r>
          <w:r w:rsidR="009A2D6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2275" w:rsidRPr="00AA227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B8D" w:rsidRDefault="00E40B8D" w:rsidP="0076042D">
      <w:pPr>
        <w:pStyle w:val="a9"/>
      </w:pPr>
      <w:r>
        <w:separator/>
      </w:r>
    </w:p>
  </w:footnote>
  <w:footnote w:type="continuationSeparator" w:id="0">
    <w:p w:rsidR="00E40B8D" w:rsidRDefault="00E40B8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8590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2. Разделы: &quot;Литейные работы&quot;, &quot;Сварочные работы&quot;, &quot;Котельные, холодноштамповочные, волочильные и давильные работы&quot;, &quot;Кузнечно-прессовые и термические работы&quot;, &quot;Механическая обработка металлов и других материалов&quot;, &quot; Металлопокрытия и окраска&quot;, &quot;Эмалирование&quot;, &quot;Слесарные и слесарно-сборочные работы&quot; (утв. постановлением Минтруда РФ от 15 ноября 1999 г. N 45) (в ред. Приказа Минздравсоцразвития РФ от 13.11.2008 N 645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6 "/>
    <w:docVar w:name="oborud" w:val=" Ручной диэлектрический инструмент, ручной электроинструмент, тестеры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E6298461EAC4FE09F2B5B626BFF6A59"/>
    <w:docVar w:name="rm_id" w:val="177"/>
    <w:docVar w:name="rm_name" w:val="                                          "/>
    <w:docVar w:name="rm_number" w:val=" 11091/036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C15DA6"/>
    <w:rsid w:val="000024F1"/>
    <w:rsid w:val="00025683"/>
    <w:rsid w:val="00046815"/>
    <w:rsid w:val="00051040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B0FF8"/>
    <w:rsid w:val="002E55C6"/>
    <w:rsid w:val="00305B2F"/>
    <w:rsid w:val="00367816"/>
    <w:rsid w:val="003876C3"/>
    <w:rsid w:val="00393BF5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0D3E"/>
    <w:rsid w:val="006C28B3"/>
    <w:rsid w:val="00702089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D30C9"/>
    <w:rsid w:val="008E68DE"/>
    <w:rsid w:val="008E70C1"/>
    <w:rsid w:val="0090588D"/>
    <w:rsid w:val="0092778A"/>
    <w:rsid w:val="00943EDE"/>
    <w:rsid w:val="00967790"/>
    <w:rsid w:val="0098630F"/>
    <w:rsid w:val="009A2D6E"/>
    <w:rsid w:val="00A0364B"/>
    <w:rsid w:val="00A100AB"/>
    <w:rsid w:val="00A12349"/>
    <w:rsid w:val="00A7346C"/>
    <w:rsid w:val="00A87B75"/>
    <w:rsid w:val="00A91908"/>
    <w:rsid w:val="00AA2275"/>
    <w:rsid w:val="00AA4551"/>
    <w:rsid w:val="00AA46ED"/>
    <w:rsid w:val="00AA4DCC"/>
    <w:rsid w:val="00AC15CE"/>
    <w:rsid w:val="00AD14A4"/>
    <w:rsid w:val="00AD7C32"/>
    <w:rsid w:val="00AF796F"/>
    <w:rsid w:val="00B04F25"/>
    <w:rsid w:val="00B80DC1"/>
    <w:rsid w:val="00BA5029"/>
    <w:rsid w:val="00BC2F3C"/>
    <w:rsid w:val="00C02721"/>
    <w:rsid w:val="00C03F4A"/>
    <w:rsid w:val="00C15DA6"/>
    <w:rsid w:val="00C31869"/>
    <w:rsid w:val="00C420E6"/>
    <w:rsid w:val="00CE3307"/>
    <w:rsid w:val="00D76DF8"/>
    <w:rsid w:val="00DB1272"/>
    <w:rsid w:val="00DB5302"/>
    <w:rsid w:val="00DD6B1F"/>
    <w:rsid w:val="00E124F4"/>
    <w:rsid w:val="00E36337"/>
    <w:rsid w:val="00E40B8D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8</cp:revision>
  <dcterms:created xsi:type="dcterms:W3CDTF">2016-11-24T12:13:00Z</dcterms:created>
  <dcterms:modified xsi:type="dcterms:W3CDTF">2016-11-25T06:29:00Z</dcterms:modified>
</cp:coreProperties>
</file>